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CA67" w14:textId="77777777" w:rsidR="008A69B9" w:rsidRDefault="008A69B9" w:rsidP="008A6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TRYCE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E0AC34F" w14:textId="77777777" w:rsidR="008A69B9" w:rsidRDefault="008A69B9" w:rsidP="008A69B9">
      <w:pPr>
        <w:pStyle w:val="NoSpacing"/>
        <w:rPr>
          <w:rFonts w:cs="Times New Roman"/>
          <w:szCs w:val="24"/>
        </w:rPr>
      </w:pPr>
    </w:p>
    <w:p w14:paraId="3DF38B23" w14:textId="77777777" w:rsidR="008A69B9" w:rsidRDefault="008A69B9" w:rsidP="008A69B9">
      <w:pPr>
        <w:pStyle w:val="NoSpacing"/>
        <w:rPr>
          <w:rFonts w:cs="Times New Roman"/>
          <w:szCs w:val="24"/>
        </w:rPr>
      </w:pPr>
    </w:p>
    <w:p w14:paraId="432D8499" w14:textId="77777777" w:rsidR="008A69B9" w:rsidRDefault="008A69B9" w:rsidP="008A6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4444B4FA" w14:textId="77777777" w:rsidR="008A69B9" w:rsidRDefault="008A69B9" w:rsidP="008A6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1ADFBB08" w14:textId="77777777" w:rsidR="008A69B9" w:rsidRDefault="008A69B9" w:rsidP="008A69B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416DE14" w14:textId="77777777" w:rsidR="008A69B9" w:rsidRDefault="008A69B9" w:rsidP="008A69B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4C525345" w14:textId="77777777" w:rsidR="008A69B9" w:rsidRDefault="008A69B9" w:rsidP="008A69B9">
      <w:pPr>
        <w:pStyle w:val="NoSpacing"/>
        <w:rPr>
          <w:rFonts w:eastAsia="Times New Roman" w:cs="Times New Roman"/>
          <w:szCs w:val="24"/>
        </w:rPr>
      </w:pPr>
    </w:p>
    <w:p w14:paraId="0D516C24" w14:textId="77777777" w:rsidR="008A69B9" w:rsidRDefault="008A69B9" w:rsidP="008A69B9">
      <w:pPr>
        <w:pStyle w:val="NoSpacing"/>
        <w:rPr>
          <w:rFonts w:eastAsia="Times New Roman" w:cs="Times New Roman"/>
          <w:szCs w:val="24"/>
        </w:rPr>
      </w:pPr>
    </w:p>
    <w:p w14:paraId="07AE4E0A" w14:textId="77777777" w:rsidR="008A69B9" w:rsidRDefault="008A69B9" w:rsidP="008A69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114C34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7A8C8" w14:textId="77777777" w:rsidR="008A69B9" w:rsidRDefault="008A69B9" w:rsidP="009139A6">
      <w:r>
        <w:separator/>
      </w:r>
    </w:p>
  </w:endnote>
  <w:endnote w:type="continuationSeparator" w:id="0">
    <w:p w14:paraId="7C964B07" w14:textId="77777777" w:rsidR="008A69B9" w:rsidRDefault="008A69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82F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D7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5E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9FCF" w14:textId="77777777" w:rsidR="008A69B9" w:rsidRDefault="008A69B9" w:rsidP="009139A6">
      <w:r>
        <w:separator/>
      </w:r>
    </w:p>
  </w:footnote>
  <w:footnote w:type="continuationSeparator" w:id="0">
    <w:p w14:paraId="54AE0804" w14:textId="77777777" w:rsidR="008A69B9" w:rsidRDefault="008A69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599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7B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EC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B9"/>
    <w:rsid w:val="000666E0"/>
    <w:rsid w:val="002510B7"/>
    <w:rsid w:val="005C130B"/>
    <w:rsid w:val="00826F5C"/>
    <w:rsid w:val="008A69B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BB04F"/>
  <w15:chartTrackingRefBased/>
  <w15:docId w15:val="{35285FEB-FEDA-4EEA-84AD-5352F99B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2023-09-23T20:24:00Z</dcterms:created>
  <dcterms:modified xsi:type="dcterms:W3CDTF">2023-09-23T20:25:00Z</dcterms:modified>
</cp:coreProperties>
</file>